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Türen/Trennwände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SAVE_315_2026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